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C5" w:rsidRPr="00107F66" w:rsidRDefault="00F404C5" w:rsidP="00733413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F404C5" w:rsidRDefault="00F404C5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107F66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«</w:t>
      </w:r>
      <w:r w:rsidRPr="00B420E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»</w:t>
      </w:r>
    </w:p>
    <w:p w:rsidR="00F404C5" w:rsidRPr="00D9612A" w:rsidRDefault="00F404C5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B050"/>
          <w:kern w:val="0"/>
          <w:sz w:val="28"/>
          <w:szCs w:val="28"/>
          <w:lang w:eastAsia="en-US"/>
        </w:rPr>
      </w:pPr>
    </w:p>
    <w:p w:rsidR="00F404C5" w:rsidRPr="00107F66" w:rsidRDefault="00F404C5" w:rsidP="007334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F404C5" w:rsidRPr="00107F66" w:rsidRDefault="00F404C5" w:rsidP="00733413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107F66">
        <w:rPr>
          <w:rFonts w:ascii="Times New Roman" w:eastAsia="Batang" w:hAnsi="Times New Roman" w:cs="Times New Roman"/>
          <w:sz w:val="28"/>
          <w:szCs w:val="28"/>
        </w:rPr>
        <w:t>;</w:t>
      </w:r>
    </w:p>
    <w:p w:rsidR="00F404C5" w:rsidRPr="00107F66" w:rsidRDefault="00F404C5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  <w:r w:rsidRPr="00107F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F404C5" w:rsidRPr="00107F66" w:rsidRDefault="00F404C5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F404C5" w:rsidRPr="00107F66" w:rsidRDefault="00F404C5" w:rsidP="00733413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F404C5" w:rsidRPr="00107F66" w:rsidRDefault="00F404C5" w:rsidP="007334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F404C5" w:rsidRPr="00107F66" w:rsidRDefault="00F404C5" w:rsidP="00733413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F404C5" w:rsidRPr="00107F66" w:rsidRDefault="00F404C5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F404C5" w:rsidRPr="00107F66" w:rsidRDefault="00F404C5" w:rsidP="00733413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4344.);</w:t>
      </w:r>
    </w:p>
    <w:p w:rsidR="00F404C5" w:rsidRPr="00107F66" w:rsidRDefault="00F404C5" w:rsidP="00733413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F404C5" w:rsidRPr="00107F66" w:rsidRDefault="00F404C5" w:rsidP="00733413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                                       «Об утверждении </w:t>
      </w:r>
      <w:hyperlink r:id="rId5" w:history="1">
        <w:r w:rsidRPr="00107F66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F404C5" w:rsidRPr="00107F66" w:rsidRDefault="00F404C5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F404C5" w:rsidRPr="00107F66" w:rsidRDefault="00F404C5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404C5" w:rsidRPr="00107F66" w:rsidRDefault="00F404C5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Новопершинского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области   от 12.11.2018 г. № 111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F404C5" w:rsidRPr="00107F66" w:rsidRDefault="00F404C5" w:rsidP="00733413">
      <w:pPr>
        <w:pStyle w:val="NoSpacing"/>
        <w:ind w:firstLine="708"/>
        <w:jc w:val="both"/>
        <w:rPr>
          <w:b/>
          <w:bCs/>
        </w:rPr>
      </w:pPr>
      <w:r w:rsidRPr="00107F66">
        <w:rPr>
          <w:lang w:eastAsia="en-US"/>
        </w:rPr>
        <w:t xml:space="preserve">  </w:t>
      </w:r>
      <w:r>
        <w:t>- П</w:t>
      </w:r>
      <w:r w:rsidRPr="00107F66">
        <w:t xml:space="preserve">остановлением Администрации </w:t>
      </w:r>
      <w:r>
        <w:t>Новопершинского</w:t>
      </w:r>
      <w:r w:rsidRPr="00107F66">
        <w:t xml:space="preserve"> сельсовета Дмитриевск</w:t>
      </w:r>
      <w:r>
        <w:t>ого района Курской области от 28.06.2017 г. № 77</w:t>
      </w:r>
      <w:r w:rsidRPr="00107F66"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t>Новопершинского</w:t>
      </w:r>
      <w:r w:rsidRPr="00107F66"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t>Новопершинского</w:t>
      </w:r>
      <w:r w:rsidRPr="00107F66">
        <w:t xml:space="preserve"> сельсовета Дмитриевского района Курской области»;</w:t>
      </w:r>
    </w:p>
    <w:p w:rsidR="00F404C5" w:rsidRPr="00107F66" w:rsidRDefault="00F404C5" w:rsidP="00733413">
      <w:pPr>
        <w:pStyle w:val="NoSpacing"/>
        <w:ind w:firstLine="708"/>
        <w:jc w:val="both"/>
        <w:rPr>
          <w:b/>
          <w:bCs/>
          <w:kern w:val="1"/>
        </w:rPr>
      </w:pPr>
      <w:r>
        <w:t>-  Р</w:t>
      </w:r>
      <w:r w:rsidRPr="00107F66">
        <w:rPr>
          <w:kern w:val="1"/>
        </w:rPr>
        <w:t>ешение</w:t>
      </w:r>
      <w:r w:rsidRPr="00107F66">
        <w:t>м</w:t>
      </w:r>
      <w:r w:rsidRPr="00107F66">
        <w:rPr>
          <w:kern w:val="1"/>
        </w:rPr>
        <w:t xml:space="preserve"> Собрания депутатов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Курско</w:t>
      </w:r>
      <w:r>
        <w:rPr>
          <w:kern w:val="1"/>
        </w:rPr>
        <w:t>й области от 29.09.2014 г. № 157</w:t>
      </w:r>
      <w:r w:rsidRPr="00107F66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муниципальных услуг»;</w:t>
      </w:r>
    </w:p>
    <w:p w:rsidR="00F404C5" w:rsidRPr="00733413" w:rsidRDefault="00F404C5" w:rsidP="00733413">
      <w:pPr>
        <w:pStyle w:val="NoSpacing"/>
        <w:ind w:firstLine="708"/>
        <w:jc w:val="both"/>
      </w:pPr>
      <w:r w:rsidRPr="00107F66">
        <w:t>- Уставом муниципального образования «</w:t>
      </w:r>
      <w:r>
        <w:t>Новопершинский</w:t>
      </w:r>
      <w:r w:rsidRPr="00107F66">
        <w:t xml:space="preserve"> сельсовет» Дмитриевского района Курской области (принят решением Собрания депутатов </w:t>
      </w:r>
      <w:r>
        <w:t>Новопершинского</w:t>
      </w:r>
      <w:r w:rsidRPr="00107F66">
        <w:t xml:space="preserve"> сельсовета Дмитриевского района Курской обл</w:t>
      </w:r>
      <w:r>
        <w:t>асти от 19 ноября 2010 года № 20</w:t>
      </w:r>
      <w:r w:rsidRPr="00107F66">
        <w:t>,) зарегистрирован в Управлении Министерства  юстиции Российской Федера</w:t>
      </w:r>
      <w:r>
        <w:t>ции по Курской области 03 декабря</w:t>
      </w:r>
      <w:r w:rsidRPr="00107F66">
        <w:t xml:space="preserve"> 2010 года, государственный регистрационный № </w:t>
      </w:r>
      <w:r w:rsidRPr="00107F66">
        <w:rPr>
          <w:lang w:val="en-US"/>
        </w:rPr>
        <w:t>ru</w:t>
      </w:r>
      <w:r>
        <w:t>46505322</w:t>
      </w:r>
      <w:r w:rsidRPr="00107F66">
        <w:t>2010001.</w:t>
      </w:r>
    </w:p>
    <w:sectPr w:rsidR="00F404C5" w:rsidRPr="00733413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413"/>
    <w:rsid w:val="00107F66"/>
    <w:rsid w:val="00161E5B"/>
    <w:rsid w:val="00426563"/>
    <w:rsid w:val="00472F11"/>
    <w:rsid w:val="00675B71"/>
    <w:rsid w:val="00733413"/>
    <w:rsid w:val="0073576B"/>
    <w:rsid w:val="00771A59"/>
    <w:rsid w:val="007B61CF"/>
    <w:rsid w:val="0088682F"/>
    <w:rsid w:val="008B2451"/>
    <w:rsid w:val="0092789F"/>
    <w:rsid w:val="00A3626C"/>
    <w:rsid w:val="00B335C2"/>
    <w:rsid w:val="00B420E7"/>
    <w:rsid w:val="00C72B3F"/>
    <w:rsid w:val="00D24D70"/>
    <w:rsid w:val="00D9612A"/>
    <w:rsid w:val="00E06D5E"/>
    <w:rsid w:val="00F4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413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8"/>
      <w:szCs w:val="28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eastAsia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rFonts w:cs="Times New Roman"/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rFonts w:cs="Times New Roman"/>
      <w:b/>
      <w:bCs/>
      <w:color w:val="auto"/>
      <w:kern w:val="0"/>
      <w:sz w:val="20"/>
      <w:szCs w:val="20"/>
    </w:rPr>
  </w:style>
  <w:style w:type="paragraph" w:customStyle="1" w:styleId="ConsPlusNormal">
    <w:name w:val="ConsPlusNormal"/>
    <w:uiPriority w:val="99"/>
    <w:rsid w:val="00733413"/>
    <w:pPr>
      <w:widowControl w:val="0"/>
      <w:suppressAutoHyphens/>
    </w:pPr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uiPriority w:val="99"/>
    <w:rsid w:val="00733413"/>
  </w:style>
  <w:style w:type="paragraph" w:customStyle="1" w:styleId="p5">
    <w:name w:val="p5"/>
    <w:basedOn w:val="Normal"/>
    <w:uiPriority w:val="99"/>
    <w:rsid w:val="00733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831</Words>
  <Characters>4739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3</cp:revision>
  <dcterms:created xsi:type="dcterms:W3CDTF">2019-01-09T16:46:00Z</dcterms:created>
  <dcterms:modified xsi:type="dcterms:W3CDTF">2019-01-15T12:47:00Z</dcterms:modified>
</cp:coreProperties>
</file>